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629E3B" w14:textId="77777777" w:rsidR="00DA36E8" w:rsidRDefault="00DA36E8">
      <w:pPr>
        <w:sectPr w:rsidR="00DA36E8">
          <w:headerReference w:type="default" r:id="rId7"/>
          <w:type w:val="continuous"/>
          <w:pgSz w:w="12240" w:h="15840" w:code="1"/>
          <w:pgMar w:top="2880" w:right="1800" w:bottom="1440" w:left="1800" w:header="720" w:footer="720" w:gutter="0"/>
          <w:cols w:space="720"/>
        </w:sectPr>
      </w:pPr>
    </w:p>
    <w:p w14:paraId="3C5D0B49" w14:textId="0C587F4B" w:rsidR="00EB60E4" w:rsidRPr="004048C0" w:rsidRDefault="00EB60E4" w:rsidP="00EB60E4">
      <w:bookmarkStart w:id="0" w:name="_Hlk97909073"/>
      <w:bookmarkStart w:id="1" w:name="_Hlk98146034"/>
      <w:bookmarkStart w:id="2" w:name="_Hlk98141227"/>
      <w:r>
        <w:rPr>
          <w:b/>
        </w:rPr>
        <w:t>TO:</w:t>
      </w:r>
      <w:r>
        <w:rPr>
          <w:b/>
        </w:rPr>
        <w:tab/>
      </w:r>
      <w:r>
        <w:rPr>
          <w:b/>
        </w:rPr>
        <w:tab/>
      </w:r>
      <w:r w:rsidR="00727D17">
        <w:rPr>
          <w:szCs w:val="24"/>
        </w:rPr>
        <w:t>Mildred Anaele</w:t>
      </w:r>
      <w:r w:rsidRPr="004048C0">
        <w:t>, Attorney</w:t>
      </w:r>
    </w:p>
    <w:p w14:paraId="5886BECB" w14:textId="77777777" w:rsidR="00EB60E4" w:rsidRPr="004048C0" w:rsidRDefault="00EB60E4" w:rsidP="00EB60E4">
      <w:pPr>
        <w:ind w:left="1440"/>
      </w:pPr>
      <w:r w:rsidRPr="004048C0">
        <w:t>Legal Division</w:t>
      </w:r>
    </w:p>
    <w:p w14:paraId="44525254" w14:textId="77777777" w:rsidR="00EB60E4" w:rsidRDefault="00EB60E4" w:rsidP="00EB60E4">
      <w:pPr>
        <w:tabs>
          <w:tab w:val="left" w:pos="1170"/>
        </w:tabs>
      </w:pPr>
      <w:r>
        <w:tab/>
      </w:r>
      <w:r>
        <w:tab/>
      </w:r>
    </w:p>
    <w:p w14:paraId="252D3F87" w14:textId="226F82FA" w:rsidR="00EB60E4" w:rsidRPr="00727D17" w:rsidRDefault="00EB60E4" w:rsidP="00EB60E4">
      <w:r>
        <w:rPr>
          <w:b/>
        </w:rPr>
        <w:t>FROM:</w:t>
      </w:r>
      <w:r>
        <w:rPr>
          <w:b/>
        </w:rPr>
        <w:tab/>
      </w:r>
      <w:r w:rsidR="00727D17" w:rsidRPr="00727D17">
        <w:rPr>
          <w:szCs w:val="24"/>
        </w:rPr>
        <w:t>Patricia Garcia</w:t>
      </w:r>
      <w:r w:rsidRPr="00727D17">
        <w:t xml:space="preserve">, </w:t>
      </w:r>
      <w:r w:rsidR="00727D17" w:rsidRPr="00727D17">
        <w:t>Senior Engineering Specialist</w:t>
      </w:r>
    </w:p>
    <w:p w14:paraId="53EADDCE" w14:textId="77777777" w:rsidR="00EB60E4" w:rsidRPr="00727D17" w:rsidRDefault="00EB60E4" w:rsidP="00EB60E4">
      <w:pPr>
        <w:ind w:left="1440"/>
      </w:pPr>
      <w:r w:rsidRPr="00727D17">
        <w:t>Infrastructure Division</w:t>
      </w:r>
    </w:p>
    <w:p w14:paraId="744C17C7" w14:textId="77777777" w:rsidR="00EB60E4" w:rsidRDefault="00EB60E4" w:rsidP="00EB60E4">
      <w:pPr>
        <w:ind w:left="1440"/>
      </w:pPr>
    </w:p>
    <w:p w14:paraId="2639155F" w14:textId="12FDD0F2" w:rsidR="00C77AF0" w:rsidRDefault="00C77AF0" w:rsidP="00C77AF0">
      <w:pPr>
        <w:rPr>
          <w:bCs/>
        </w:rPr>
      </w:pPr>
      <w:r>
        <w:rPr>
          <w:b/>
        </w:rPr>
        <w:t>DATE:</w:t>
      </w:r>
      <w:r>
        <w:rPr>
          <w:b/>
        </w:rPr>
        <w:tab/>
      </w:r>
      <w:r w:rsidR="008940E9">
        <w:rPr>
          <w:rStyle w:val="Style1"/>
          <w:color w:val="auto"/>
        </w:rPr>
        <w:t>May</w:t>
      </w:r>
      <w:r w:rsidR="00727D17" w:rsidRPr="00727D17">
        <w:rPr>
          <w:rStyle w:val="Style1"/>
          <w:color w:val="auto"/>
        </w:rPr>
        <w:t xml:space="preserve"> 6, 2022</w:t>
      </w:r>
      <w:r w:rsidRPr="00727D17">
        <w:rPr>
          <w:bCs/>
        </w:rPr>
        <w:t xml:space="preserve"> </w:t>
      </w:r>
      <w:bookmarkEnd w:id="0"/>
    </w:p>
    <w:bookmarkEnd w:id="1"/>
    <w:p w14:paraId="76F59C86" w14:textId="77777777" w:rsidR="00C77AF0" w:rsidRDefault="00C77AF0" w:rsidP="00C77AF0">
      <w:pPr>
        <w:tabs>
          <w:tab w:val="left" w:pos="1170"/>
        </w:tabs>
        <w:spacing w:before="240"/>
      </w:pPr>
    </w:p>
    <w:p w14:paraId="4782B7AA" w14:textId="2B86B3EB" w:rsidR="00C77AF0" w:rsidRPr="00F1578B" w:rsidRDefault="00C77AF0" w:rsidP="00C77AF0">
      <w:pPr>
        <w:ind w:left="1440" w:hanging="1440"/>
        <w:rPr>
          <w:i/>
        </w:rPr>
      </w:pPr>
      <w:r>
        <w:rPr>
          <w:b/>
        </w:rPr>
        <w:t>RE:</w:t>
      </w:r>
      <w:r>
        <w:rPr>
          <w:b/>
        </w:rPr>
        <w:tab/>
      </w:r>
      <w:r w:rsidRPr="002648DF">
        <w:rPr>
          <w:bCs/>
        </w:rPr>
        <w:t xml:space="preserve">Docket No. </w:t>
      </w:r>
      <w:r w:rsidR="00727D17" w:rsidRPr="00F1578B">
        <w:rPr>
          <w:bCs/>
        </w:rPr>
        <w:t>53456</w:t>
      </w:r>
      <w:r w:rsidRPr="00F1578B">
        <w:t xml:space="preserve"> – </w:t>
      </w:r>
      <w:r w:rsidRPr="00F1578B">
        <w:rPr>
          <w:i/>
        </w:rPr>
        <w:t xml:space="preserve">Application of </w:t>
      </w:r>
      <w:r w:rsidR="006539F2" w:rsidRPr="00F1578B">
        <w:rPr>
          <w:i/>
        </w:rPr>
        <w:t>CSWR-Texas Utility Operating Company, LLC</w:t>
      </w:r>
      <w:r w:rsidR="006539F2" w:rsidRPr="00F1578B">
        <w:rPr>
          <w:bCs/>
          <w:i/>
        </w:rPr>
        <w:t xml:space="preserve"> and </w:t>
      </w:r>
      <w:r w:rsidR="00727D17" w:rsidRPr="00F1578B">
        <w:rPr>
          <w:i/>
        </w:rPr>
        <w:t>Lake Limestone Coves Water System, Inc.</w:t>
      </w:r>
      <w:r w:rsidRPr="00F1578B">
        <w:rPr>
          <w:i/>
        </w:rPr>
        <w:t xml:space="preserve"> for Sale, Transfer, or Merger of Facilities and Certificate Rights in </w:t>
      </w:r>
      <w:r w:rsidR="00727D17" w:rsidRPr="00F1578B">
        <w:rPr>
          <w:i/>
          <w:iCs/>
        </w:rPr>
        <w:t>Limestone and Robertson</w:t>
      </w:r>
      <w:r w:rsidRPr="00F1578B">
        <w:rPr>
          <w:i/>
        </w:rPr>
        <w:t xml:space="preserve"> </w:t>
      </w:r>
      <w:bookmarkStart w:id="3" w:name="_Hlk97894631"/>
      <w:r w:rsidR="00F1578B" w:rsidRPr="00F1578B">
        <w:rPr>
          <w:i/>
          <w:iCs/>
        </w:rPr>
        <w:t>Counties</w:t>
      </w:r>
      <w:bookmarkEnd w:id="3"/>
      <w:r w:rsidRPr="00F1578B">
        <w:rPr>
          <w:i/>
        </w:rPr>
        <w:t xml:space="preserve"> </w:t>
      </w:r>
    </w:p>
    <w:bookmarkEnd w:id="2"/>
    <w:p w14:paraId="7CCCDFAD" w14:textId="77777777" w:rsidR="00C77AF0" w:rsidRPr="00F1578B" w:rsidRDefault="00C77AF0" w:rsidP="00C77AF0">
      <w:pPr>
        <w:ind w:left="1440" w:right="-450" w:hanging="1440"/>
      </w:pPr>
      <w:r w:rsidRPr="00F1578B">
        <w:rPr>
          <w:noProof/>
        </w:rPr>
        <mc:AlternateContent>
          <mc:Choice Requires="wps">
            <w:drawing>
              <wp:anchor distT="4294967289" distB="4294967289" distL="114300" distR="114300" simplePos="0" relativeHeight="251659264" behindDoc="0" locked="0" layoutInCell="1" allowOverlap="1" wp14:anchorId="7A460678" wp14:editId="6B731B55">
                <wp:simplePos x="0" y="0"/>
                <wp:positionH relativeFrom="column">
                  <wp:posOffset>9525</wp:posOffset>
                </wp:positionH>
                <wp:positionV relativeFrom="paragraph">
                  <wp:posOffset>118744</wp:posOffset>
                </wp:positionV>
                <wp:extent cx="5943600" cy="0"/>
                <wp:effectExtent l="0" t="0" r="0" b="0"/>
                <wp:wrapNone/>
                <wp:docPr id="1" name="AutoShap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Aspect="1" noEditPoints="1" noChangeArrowheads="1" noChangeShapeType="1"/>
                      </wps:cNvCnPr>
                      <wps:spPr bwMode="auto">
                        <a:xfrm>
                          <a:off x="0" y="0"/>
                          <a:ext cx="59436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28D9520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.75pt;margin-top:9.35pt;width:468pt;height:0;z-index:251659264;visibility:visible;mso-wrap-style:square;mso-width-percent:0;mso-height-percent:0;mso-wrap-distance-left:9pt;mso-wrap-distance-top:-19e-5mm;mso-wrap-distance-right:9pt;mso-wrap-distance-bottom:-19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">
                <v:path arrowok="f"/>
                <o:lock v:ext="edit" aspectratio="t" verticies="t"/>
              </v:shape>
            </w:pict>
          </mc:Fallback>
        </mc:AlternateContent>
      </w:r>
      <w:r w:rsidRPr="00F1578B">
        <w:tab/>
      </w:r>
    </w:p>
    <w:p w14:paraId="5AADF7C4" w14:textId="77777777" w:rsidR="00C77AF0" w:rsidRPr="00F1578B" w:rsidRDefault="00C77AF0" w:rsidP="00C77AF0">
      <w:pPr>
        <w:spacing w:line="259" w:lineRule="auto"/>
        <w:jc w:val="left"/>
      </w:pPr>
    </w:p>
    <w:p w14:paraId="5F070739" w14:textId="06BBE1A9" w:rsidR="00C77AF0" w:rsidRPr="00F1578B" w:rsidRDefault="00BE459F" w:rsidP="00C77AF0">
      <w:pPr>
        <w:spacing w:line="259" w:lineRule="auto"/>
      </w:pPr>
      <w:bookmarkStart w:id="4" w:name="_Hlk98141216"/>
      <w:r w:rsidRPr="00F1578B">
        <w:t xml:space="preserve">On </w:t>
      </w:r>
      <w:bookmarkStart w:id="5" w:name="_Hlk97897182"/>
      <w:r w:rsidR="00F1578B">
        <w:rPr>
          <w:rStyle w:val="Style3"/>
          <w:i w:val="0"/>
          <w:iCs/>
        </w:rPr>
        <w:t>April 6, 2022</w:t>
      </w:r>
      <w:bookmarkEnd w:id="5"/>
      <w:r w:rsidRPr="00F1578B">
        <w:rPr>
          <w:rStyle w:val="Style3"/>
          <w:iCs/>
        </w:rPr>
        <w:t>,</w:t>
      </w:r>
      <w:r w:rsidRPr="00F1578B">
        <w:t xml:space="preserve"> </w:t>
      </w:r>
      <w:r w:rsidR="007F1291" w:rsidRPr="00F1578B">
        <w:t>CSWR-Texas Utility Operating Company, LLC</w:t>
      </w:r>
      <w:r w:rsidR="007F1291" w:rsidRPr="00F1578B">
        <w:rPr>
          <w:bCs/>
        </w:rPr>
        <w:t xml:space="preserve"> (</w:t>
      </w:r>
      <w:r w:rsidR="007F1291" w:rsidRPr="00F1578B">
        <w:t>CSWR-Texas</w:t>
      </w:r>
      <w:r w:rsidR="007F1291" w:rsidRPr="00F1578B">
        <w:rPr>
          <w:bCs/>
        </w:rPr>
        <w:t xml:space="preserve">) </w:t>
      </w:r>
      <w:r w:rsidR="00C77AF0" w:rsidRPr="00F1578B">
        <w:rPr>
          <w:bCs/>
        </w:rPr>
        <w:t xml:space="preserve">and </w:t>
      </w:r>
      <w:r w:rsidR="00727D17" w:rsidRPr="00F1578B">
        <w:t>Lake Limestone Coves Water System, Inc.</w:t>
      </w:r>
      <w:r w:rsidR="00C77AF0" w:rsidRPr="00F1578B">
        <w:rPr>
          <w:i/>
        </w:rPr>
        <w:t xml:space="preserve"> </w:t>
      </w:r>
      <w:r w:rsidR="00C77AF0" w:rsidRPr="00F1578B">
        <w:rPr>
          <w:bCs/>
        </w:rPr>
        <w:t>(</w:t>
      </w:r>
      <w:r w:rsidR="00727D17" w:rsidRPr="00F1578B">
        <w:rPr>
          <w:bCs/>
        </w:rPr>
        <w:t>Lake Limestone</w:t>
      </w:r>
      <w:r w:rsidR="00C77AF0" w:rsidRPr="00F1578B">
        <w:rPr>
          <w:bCs/>
        </w:rPr>
        <w:t xml:space="preserve">) (collectively, Applicants) filed an application for sale, transfer, or merger (STM) of facilities and certificate rights in </w:t>
      </w:r>
      <w:r w:rsidR="00727D17" w:rsidRPr="00F1578B">
        <w:t>Limestone and Robertson</w:t>
      </w:r>
      <w:r w:rsidR="00C77AF0" w:rsidRPr="00F1578B">
        <w:rPr>
          <w:bCs/>
        </w:rPr>
        <w:t xml:space="preserve"> </w:t>
      </w:r>
      <w:bookmarkStart w:id="6" w:name="_Hlk97904805"/>
      <w:bookmarkStart w:id="7" w:name="_Hlk98146062"/>
      <w:r w:rsidR="00F1578B" w:rsidRPr="00F1578B">
        <w:t>counties</w:t>
      </w:r>
      <w:bookmarkEnd w:id="6"/>
      <w:r w:rsidR="00C77AF0" w:rsidRPr="00F1578B">
        <w:rPr>
          <w:bCs/>
        </w:rPr>
        <w:t xml:space="preserve">, Texas, under Texas Water Code </w:t>
      </w:r>
      <w:r w:rsidR="00C77AF0" w:rsidRPr="00F1578B">
        <w:t xml:space="preserve">(TWC) </w:t>
      </w:r>
      <w:r w:rsidR="00F1578B" w:rsidRPr="00F1578B">
        <w:rPr>
          <w:rStyle w:val="Style1"/>
          <w:color w:val="auto"/>
        </w:rPr>
        <w:t>§ 13.301</w:t>
      </w:r>
      <w:r w:rsidR="00C77AF0" w:rsidRPr="00F1578B">
        <w:rPr>
          <w:rStyle w:val="Style1"/>
          <w:color w:val="auto"/>
        </w:rPr>
        <w:t xml:space="preserve"> </w:t>
      </w:r>
      <w:r w:rsidR="00C77AF0" w:rsidRPr="00F1578B">
        <w:rPr>
          <w:bCs/>
        </w:rPr>
        <w:t xml:space="preserve">and 16 Texas Administrative Code (TAC) </w:t>
      </w:r>
      <w:r w:rsidR="00F1578B" w:rsidRPr="00F1578B">
        <w:rPr>
          <w:rStyle w:val="Style1"/>
          <w:color w:val="auto"/>
        </w:rPr>
        <w:t>§ 24.239</w:t>
      </w:r>
      <w:r w:rsidR="00C77AF0" w:rsidRPr="00F1578B">
        <w:rPr>
          <w:bCs/>
        </w:rPr>
        <w:t xml:space="preserve">.  </w:t>
      </w:r>
      <w:bookmarkEnd w:id="7"/>
    </w:p>
    <w:p w14:paraId="6B6F6960" w14:textId="77777777" w:rsidR="00F1578B" w:rsidRDefault="00F1578B" w:rsidP="00F1578B">
      <w:pPr>
        <w:rPr>
          <w:bCs/>
        </w:rPr>
      </w:pPr>
      <w:bookmarkStart w:id="8" w:name="_Hlk51227193"/>
    </w:p>
    <w:p w14:paraId="26152C86" w14:textId="1C0722C5" w:rsidR="00C2376C" w:rsidRDefault="00C77AF0">
      <w:r w:rsidRPr="00F1578B">
        <w:rPr>
          <w:bCs/>
        </w:rPr>
        <w:t xml:space="preserve">Specifically, </w:t>
      </w:r>
      <w:r w:rsidR="007F1291" w:rsidRPr="00F1578B">
        <w:t>CSWR-Texas</w:t>
      </w:r>
      <w:r w:rsidRPr="00F1578B">
        <w:rPr>
          <w:bCs/>
        </w:rPr>
        <w:t xml:space="preserve">, </w:t>
      </w:r>
      <w:bookmarkStart w:id="9" w:name="_Hlk98140707"/>
      <w:r w:rsidR="00727D17" w:rsidRPr="00F1578B">
        <w:t>water</w:t>
      </w:r>
      <w:bookmarkEnd w:id="9"/>
      <w:r w:rsidR="007F1291" w:rsidRPr="00F1578B">
        <w:rPr>
          <w:bCs/>
        </w:rPr>
        <w:t xml:space="preserve"> </w:t>
      </w:r>
      <w:r w:rsidRPr="00F1578B">
        <w:rPr>
          <w:bCs/>
        </w:rPr>
        <w:t xml:space="preserve">Certificate of Convenience and Necessity (CCN) No. </w:t>
      </w:r>
      <w:r w:rsidR="007F1291" w:rsidRPr="00F1578B">
        <w:t>13290</w:t>
      </w:r>
      <w:r w:rsidRPr="00F1578B">
        <w:t xml:space="preserve">, </w:t>
      </w:r>
      <w:bookmarkStart w:id="10" w:name="_Hlk98146117"/>
      <w:r w:rsidRPr="00F1578B">
        <w:rPr>
          <w:bCs/>
        </w:rPr>
        <w:t xml:space="preserve">seeks approval to acquire facilities and to transfer </w:t>
      </w:r>
      <w:r w:rsidR="00727D17" w:rsidRPr="00F1578B">
        <w:rPr>
          <w:rStyle w:val="Style1"/>
          <w:color w:val="auto"/>
        </w:rPr>
        <w:t>all</w:t>
      </w:r>
      <w:r w:rsidRPr="00F1578B">
        <w:rPr>
          <w:bCs/>
        </w:rPr>
        <w:t xml:space="preserve"> of the </w:t>
      </w:r>
      <w:bookmarkStart w:id="11" w:name="_Hlk98141720"/>
      <w:r w:rsidR="00727D17" w:rsidRPr="00F1578B">
        <w:t>water</w:t>
      </w:r>
      <w:bookmarkEnd w:id="11"/>
      <w:r w:rsidRPr="00F1578B">
        <w:rPr>
          <w:bCs/>
        </w:rPr>
        <w:t xml:space="preserve"> service area from </w:t>
      </w:r>
      <w:r w:rsidR="00727D17" w:rsidRPr="00F1578B">
        <w:t>Lake Limestone</w:t>
      </w:r>
      <w:r w:rsidRPr="00F1578B">
        <w:t xml:space="preserve"> </w:t>
      </w:r>
      <w:r w:rsidRPr="00F1578B">
        <w:rPr>
          <w:bCs/>
        </w:rPr>
        <w:t xml:space="preserve">under </w:t>
      </w:r>
      <w:r w:rsidR="00727D17" w:rsidRPr="00F1578B">
        <w:t>water</w:t>
      </w:r>
      <w:r w:rsidRPr="00F1578B">
        <w:t xml:space="preserve"> CCN No. </w:t>
      </w:r>
      <w:r w:rsidR="00727D17" w:rsidRPr="00F1578B">
        <w:t>11909</w:t>
      </w:r>
      <w:bookmarkEnd w:id="4"/>
      <w:bookmarkEnd w:id="8"/>
      <w:r w:rsidR="00C2376C" w:rsidRPr="00F1578B">
        <w:rPr>
          <w:bCs/>
        </w:rPr>
        <w:t>.</w:t>
      </w:r>
      <w:bookmarkEnd w:id="10"/>
      <w:r w:rsidR="00C2376C" w:rsidRPr="00F1578B">
        <w:rPr>
          <w:bCs/>
        </w:rPr>
        <w:t xml:space="preserve">  </w:t>
      </w:r>
    </w:p>
    <w:p w14:paraId="196DBB3B" w14:textId="663B8683" w:rsidR="00F1578B" w:rsidRDefault="00F1578B" w:rsidP="00F1578B"/>
    <w:p w14:paraId="6F307557" w14:textId="77777777" w:rsidR="00F074B9" w:rsidRDefault="00310E40" w:rsidP="00F074B9">
      <w:bookmarkStart w:id="12" w:name="_Hlk102125674"/>
      <w:r>
        <w:t xml:space="preserve">Based on the mapping review by </w:t>
      </w:r>
      <w:sdt>
        <w:sdtPr>
          <w:id w:val="-1051542341"/>
          <w:placeholder>
            <w:docPart w:val="11F9E6D11D064F0BAEFB0966BF0EC86B"/>
          </w:placeholder>
          <w:dropDownList>
            <w:listItem w:value="Choose an item."/>
            <w:listItem w:displayText="Dave Babicki" w:value="Dave Babicki"/>
            <w:listItem w:displayText="Hank Journeay" w:value="Hank Journeay"/>
            <w:listItem w:displayText="Gary Horton" w:value="Gary Horton"/>
            <w:listItem w:displayText="Tracy Montes" w:value="Tracy Montes"/>
          </w:dropDownList>
        </w:sdtPr>
        <w:sdtEndPr/>
        <w:sdtContent>
          <w:r>
            <w:t>Dave Babicki</w:t>
          </w:r>
        </w:sdtContent>
      </w:sdt>
      <w:r>
        <w:t>, Infrastructure Division, the m</w:t>
      </w:r>
      <w:r w:rsidRPr="00377683">
        <w:t xml:space="preserve">aps submitted </w:t>
      </w:r>
      <w:r>
        <w:t xml:space="preserve">with </w:t>
      </w:r>
      <w:sdt>
        <w:sdtPr>
          <w:rPr>
            <w:bCs/>
          </w:rPr>
          <w:alias w:val="Item #"/>
          <w:tag w:val="Item #"/>
          <w:id w:val="-503046883"/>
          <w:placeholder>
            <w:docPart w:val="50554EC0959446059C1100E81D91E44E"/>
          </w:placeholder>
          <w:dropDownList>
            <w:listItem w:displayText="Item 1" w:value="Item 1"/>
            <w:listItem w:displayText="Item 2" w:value="Item 2"/>
            <w:listItem w:displayText="Item 3" w:value="Item 3"/>
            <w:listItem w:displayText="Item 4" w:value="Item 4"/>
            <w:listItem w:displayText="Item 5" w:value="Item 5"/>
            <w:listItem w:displayText="Item 6" w:value="Item 6"/>
            <w:listItem w:displayText="Item 7" w:value="Item 7"/>
            <w:listItem w:displayText="Item 8" w:value="Item 8"/>
            <w:listItem w:displayText="Item 9" w:value="Item 9"/>
            <w:listItem w:displayText="Item 10" w:value="Item 10"/>
            <w:listItem w:displayText="Item 11" w:value="Item 11"/>
            <w:listItem w:displayText="Item 12" w:value="Item 12"/>
            <w:listItem w:displayText="Item 13" w:value="Item 13"/>
            <w:listItem w:displayText="Item 14" w:value="Item 14"/>
            <w:listItem w:displayText="Item 15" w:value="Item 15"/>
            <w:listItem w:displayText="Item 16" w:value="Item 16"/>
            <w:listItem w:displayText="Item 17" w:value="Item 17"/>
            <w:listItem w:displayText="Item 18" w:value="Item 18"/>
            <w:listItem w:displayText="Item 19" w:value="Item 19"/>
            <w:listItem w:displayText="Item 20" w:value="Item 20"/>
            <w:listItem w:displayText="Item 21" w:value="Item 21"/>
            <w:listItem w:displayText="Item 22" w:value="Item 22"/>
            <w:listItem w:displayText="Item 23" w:value="Item 23"/>
            <w:listItem w:displayText="Item 24" w:value="Item 24"/>
            <w:listItem w:displayText="Item 25" w:value="Item 25"/>
            <w:listItem w:displayText="Item 26" w:value="Item 26"/>
            <w:listItem w:displayText="Item 27" w:value="Item 27"/>
            <w:listItem w:displayText="Item 28" w:value="Item 28"/>
            <w:listItem w:displayText="Item 29" w:value="Item 29"/>
            <w:listItem w:displayText="Item 30" w:value="Item 30"/>
            <w:listItem w:displayText="Item 31" w:value="Item 31"/>
            <w:listItem w:displayText="Item 32" w:value="Item 32"/>
            <w:listItem w:displayText="Item 33" w:value="Item 33"/>
            <w:listItem w:displayText="Item 34" w:value="Item 34"/>
            <w:listItem w:displayText="Item 35" w:value="Item 35"/>
            <w:listItem w:displayText="Item 36" w:value="Item 36"/>
            <w:listItem w:displayText="Item 37" w:value="Item 37"/>
            <w:listItem w:displayText="Item 38" w:value="Item 38"/>
            <w:listItem w:displayText="Item 39" w:value="Item 39"/>
            <w:listItem w:displayText="Item 40" w:value="Item 40"/>
            <w:listItem w:displayText="Item 41" w:value="Item 41"/>
            <w:listItem w:displayText="Item 42" w:value="Item 42"/>
            <w:listItem w:displayText="Item 43" w:value="Item 43"/>
            <w:listItem w:displayText="Item 44" w:value="Item 44"/>
            <w:listItem w:displayText="Item 45" w:value="Item 45"/>
            <w:listItem w:displayText="Item 46" w:value="Item 46"/>
            <w:listItem w:displayText="Item 47" w:value="Item 47"/>
            <w:listItem w:displayText="Item 48" w:value="Item 48"/>
            <w:listItem w:displayText="Item 49" w:value="Item 49"/>
            <w:listItem w:displayText="Item 50" w:value="Item 50"/>
          </w:dropDownList>
        </w:sdtPr>
        <w:sdtEndPr/>
        <w:sdtContent>
          <w:r w:rsidRPr="00F074B9">
            <w:rPr>
              <w:bCs/>
            </w:rPr>
            <w:t>Item 1</w:t>
          </w:r>
        </w:sdtContent>
      </w:sdt>
      <w:r>
        <w:t xml:space="preserve"> on </w:t>
      </w:r>
      <w:sdt>
        <w:sdtPr>
          <w:rPr>
            <w:bCs/>
          </w:rPr>
          <w:id w:val="477041092"/>
          <w:placeholder>
            <w:docPart w:val="CF39688E2D194EEF949344A9F36CD5EE"/>
          </w:placeholder>
          <w:date w:fullDate="2022-04-06T00:00:00Z">
            <w:dateFormat w:val="MMMM d, yyyy"/>
            <w:lid w:val="en-US"/>
            <w:storeMappedDataAs w:val="dateTime"/>
            <w:calendar w:val="gregorian"/>
          </w:date>
        </w:sdtPr>
        <w:sdtEndPr/>
        <w:sdtContent>
          <w:r w:rsidRPr="00F074B9">
            <w:rPr>
              <w:bCs/>
            </w:rPr>
            <w:t>April 6, 2022</w:t>
          </w:r>
        </w:sdtContent>
      </w:sdt>
      <w:r w:rsidRPr="00377683">
        <w:t xml:space="preserve"> are sufficient.</w:t>
      </w:r>
      <w:r>
        <w:t xml:space="preserve"> </w:t>
      </w:r>
    </w:p>
    <w:p w14:paraId="569BEC3B" w14:textId="3A1C6A8D" w:rsidR="00310E40" w:rsidRDefault="00310E40" w:rsidP="00F074B9">
      <w:pPr>
        <w:pStyle w:val="ListParagraph"/>
        <w:numPr>
          <w:ilvl w:val="0"/>
          <w:numId w:val="4"/>
        </w:numPr>
      </w:pPr>
      <w:r w:rsidRPr="00262A8E">
        <w:t xml:space="preserve">The requested area includes </w:t>
      </w:r>
      <w:r>
        <w:t xml:space="preserve">424 customer connections and </w:t>
      </w:r>
      <w:r w:rsidRPr="00262A8E">
        <w:t xml:space="preserve">approximately </w:t>
      </w:r>
      <w:r>
        <w:t>576</w:t>
      </w:r>
      <w:r w:rsidRPr="00262A8E">
        <w:t xml:space="preserve"> acres,</w:t>
      </w:r>
      <w:r>
        <w:t xml:space="preserve"> comprised of transferred area from Lake Limestone Coves Water System, Inc. (CCN No. 11909) to CSWR-Texas (CCN No. 13290).</w:t>
      </w:r>
    </w:p>
    <w:p w14:paraId="5D2BB97C" w14:textId="77777777" w:rsidR="00310E40" w:rsidRDefault="00310E40" w:rsidP="00F074B9">
      <w:pPr>
        <w:pStyle w:val="ListParagraph"/>
        <w:numPr>
          <w:ilvl w:val="0"/>
          <w:numId w:val="4"/>
        </w:numPr>
      </w:pPr>
      <w:r>
        <w:t xml:space="preserve">The application proposes the subtraction of approximately 576 acres from CCN No. 11909 and the addition of approximately 576 acres to CCN No. 13290. </w:t>
      </w:r>
    </w:p>
    <w:p w14:paraId="1AB974E2" w14:textId="77777777" w:rsidR="00310E40" w:rsidRDefault="00310E40" w:rsidP="00F074B9">
      <w:pPr>
        <w:pStyle w:val="ListParagraph"/>
        <w:numPr>
          <w:ilvl w:val="0"/>
          <w:numId w:val="4"/>
        </w:numPr>
      </w:pPr>
      <w:r>
        <w:t>The application indicates that the total acreage being requested is approximately 579</w:t>
      </w:r>
      <w:r w:rsidRPr="00310E40">
        <w:rPr>
          <w:color w:val="FF0000"/>
        </w:rPr>
        <w:t xml:space="preserve"> </w:t>
      </w:r>
      <w:r>
        <w:t>acres, however, the mapping review determined the requested area is approximately 576</w:t>
      </w:r>
      <w:r w:rsidRPr="00310E40">
        <w:rPr>
          <w:color w:val="FF0000"/>
        </w:rPr>
        <w:t xml:space="preserve"> </w:t>
      </w:r>
      <w:r>
        <w:t>acres.</w:t>
      </w:r>
    </w:p>
    <w:p w14:paraId="1559CBBA" w14:textId="1D3E8C90" w:rsidR="00C2376C" w:rsidRPr="00F1578B" w:rsidRDefault="00C2376C" w:rsidP="00C2376C">
      <w:pPr>
        <w:autoSpaceDE w:val="0"/>
        <w:autoSpaceDN w:val="0"/>
        <w:adjustRightInd w:val="0"/>
        <w:rPr>
          <w:bCs/>
          <w:szCs w:val="24"/>
        </w:rPr>
      </w:pPr>
      <w:bookmarkStart w:id="13" w:name="_Hlk70076979"/>
      <w:bookmarkStart w:id="14" w:name="_Hlk51227251"/>
      <w:bookmarkStart w:id="15" w:name="_Hlk98146216"/>
      <w:bookmarkEnd w:id="12"/>
      <w:r w:rsidRPr="00F1578B">
        <w:rPr>
          <w:bCs/>
        </w:rPr>
        <w:t xml:space="preserve">Based on </w:t>
      </w:r>
      <w:bookmarkEnd w:id="13"/>
      <w:r w:rsidRPr="00F1578B">
        <w:t>my technical and managerial review of</w:t>
      </w:r>
      <w:r w:rsidRPr="00F1578B" w:rsidDel="006B4E4C">
        <w:rPr>
          <w:bCs/>
          <w:szCs w:val="24"/>
        </w:rPr>
        <w:t xml:space="preserve"> </w:t>
      </w:r>
      <w:r w:rsidRPr="00F1578B">
        <w:rPr>
          <w:bCs/>
          <w:szCs w:val="24"/>
        </w:rPr>
        <w:t>the information filed</w:t>
      </w:r>
      <w:r w:rsidRPr="00F1578B">
        <w:rPr>
          <w:bCs/>
        </w:rPr>
        <w:t>,</w:t>
      </w:r>
      <w:r w:rsidRPr="00F1578B">
        <w:rPr>
          <w:bCs/>
          <w:szCs w:val="24"/>
        </w:rPr>
        <w:t xml:space="preserve"> I recommend that the application be </w:t>
      </w:r>
      <w:bookmarkEnd w:id="14"/>
      <w:r w:rsidRPr="00F1578B">
        <w:rPr>
          <w:bCs/>
          <w:szCs w:val="24"/>
        </w:rPr>
        <w:t>deemed administratively complete. I further recommend that the Applicants be ordered to do the following:</w:t>
      </w:r>
    </w:p>
    <w:bookmarkEnd w:id="15"/>
    <w:p w14:paraId="30E95724" w14:textId="77777777" w:rsidR="00C2376C" w:rsidRPr="00F1578B" w:rsidRDefault="00C2376C" w:rsidP="00C2376C">
      <w:pPr>
        <w:autoSpaceDE w:val="0"/>
        <w:autoSpaceDN w:val="0"/>
        <w:adjustRightInd w:val="0"/>
        <w:rPr>
          <w:bCs/>
          <w:szCs w:val="24"/>
        </w:rPr>
      </w:pPr>
    </w:p>
    <w:p w14:paraId="02C0DF3E" w14:textId="77777777" w:rsidR="00C2376C" w:rsidRPr="00F1578B" w:rsidRDefault="00C2376C" w:rsidP="00C2376C">
      <w:pPr>
        <w:pStyle w:val="NoSpacing"/>
        <w:numPr>
          <w:ilvl w:val="0"/>
          <w:numId w:val="1"/>
        </w:numPr>
        <w:jc w:val="both"/>
      </w:pPr>
      <w:r w:rsidRPr="00F1578B">
        <w:lastRenderedPageBreak/>
        <w:t>Provide notice of the application by first-class mail to the following:</w:t>
      </w:r>
    </w:p>
    <w:p w14:paraId="3C40F4DD" w14:textId="77777777" w:rsidR="00C2376C" w:rsidRDefault="00C2376C" w:rsidP="00C2376C">
      <w:pPr>
        <w:pStyle w:val="NoSpacing"/>
        <w:ind w:left="720"/>
        <w:jc w:val="both"/>
      </w:pPr>
    </w:p>
    <w:p w14:paraId="22FE83A1" w14:textId="77777777" w:rsidR="00C2376C" w:rsidRPr="005665C6" w:rsidRDefault="00C2376C" w:rsidP="00C2376C">
      <w:pPr>
        <w:pStyle w:val="NoSpacing"/>
        <w:numPr>
          <w:ilvl w:val="1"/>
          <w:numId w:val="1"/>
        </w:numPr>
        <w:jc w:val="both"/>
      </w:pPr>
      <w:r>
        <w:rPr>
          <w:rFonts w:cs="Times New Roman"/>
        </w:rPr>
        <w:t>C</w:t>
      </w:r>
      <w:r w:rsidRPr="00B34A5B">
        <w:rPr>
          <w:rFonts w:cs="Times New Roman"/>
        </w:rPr>
        <w:t>ities, districts, and neighboring retail public utilities providing the same utility service whose corporate boundaries or certificated service area are located within two miles from the outer boundary of the requested area</w:t>
      </w:r>
      <w:r>
        <w:rPr>
          <w:rFonts w:cs="Times New Roman"/>
        </w:rPr>
        <w:t>:</w:t>
      </w:r>
    </w:p>
    <w:p w14:paraId="093876AB" w14:textId="77777777" w:rsidR="00F1578B" w:rsidRDefault="00F1578B" w:rsidP="00F1578B">
      <w:pPr>
        <w:pStyle w:val="NoSpacing"/>
        <w:numPr>
          <w:ilvl w:val="0"/>
          <w:numId w:val="2"/>
        </w:numPr>
        <w:jc w:val="both"/>
        <w:rPr>
          <w:i/>
          <w:iCs/>
        </w:rPr>
      </w:pPr>
      <w:r>
        <w:rPr>
          <w:i/>
          <w:iCs/>
        </w:rPr>
        <w:t>Brazos River Authority</w:t>
      </w:r>
    </w:p>
    <w:p w14:paraId="562D3185" w14:textId="77777777" w:rsidR="00F1578B" w:rsidRDefault="00F1578B" w:rsidP="00F1578B">
      <w:pPr>
        <w:pStyle w:val="NoSpacing"/>
        <w:numPr>
          <w:ilvl w:val="0"/>
          <w:numId w:val="2"/>
        </w:numPr>
        <w:jc w:val="both"/>
        <w:rPr>
          <w:i/>
          <w:iCs/>
        </w:rPr>
      </w:pPr>
      <w:r>
        <w:rPr>
          <w:i/>
          <w:iCs/>
        </w:rPr>
        <w:t>Concord-Robbins Water Supply Corporation (WSC) (CCN No. 11717)</w:t>
      </w:r>
    </w:p>
    <w:p w14:paraId="1ED1AC63" w14:textId="77777777" w:rsidR="00F1578B" w:rsidRDefault="00F1578B" w:rsidP="00F1578B">
      <w:pPr>
        <w:pStyle w:val="NoSpacing"/>
        <w:numPr>
          <w:ilvl w:val="0"/>
          <w:numId w:val="2"/>
        </w:numPr>
        <w:jc w:val="both"/>
        <w:rPr>
          <w:i/>
          <w:iCs/>
        </w:rPr>
      </w:pPr>
      <w:r>
        <w:rPr>
          <w:i/>
          <w:iCs/>
        </w:rPr>
        <w:t>Robertson County WSC (CCN No. 10960)</w:t>
      </w:r>
    </w:p>
    <w:p w14:paraId="0C61F80D" w14:textId="1D4C2552" w:rsidR="00C2376C" w:rsidRPr="00F1578B" w:rsidRDefault="00F1578B" w:rsidP="00F1578B">
      <w:pPr>
        <w:pStyle w:val="NoSpacing"/>
        <w:numPr>
          <w:ilvl w:val="0"/>
          <w:numId w:val="2"/>
        </w:numPr>
        <w:jc w:val="both"/>
        <w:rPr>
          <w:i/>
          <w:iCs/>
        </w:rPr>
      </w:pPr>
      <w:r>
        <w:rPr>
          <w:i/>
          <w:iCs/>
        </w:rPr>
        <w:t>SLC WSC (CCN No. 12213)</w:t>
      </w:r>
    </w:p>
    <w:p w14:paraId="2575D25B" w14:textId="77777777" w:rsidR="00C2376C" w:rsidRPr="00B34A5B" w:rsidRDefault="00C2376C" w:rsidP="00C2376C">
      <w:pPr>
        <w:pStyle w:val="NoSpacing"/>
        <w:ind w:left="1440"/>
        <w:jc w:val="both"/>
      </w:pPr>
      <w:r>
        <w:rPr>
          <w:rFonts w:cs="Times New Roman"/>
        </w:rPr>
        <w:t xml:space="preserve"> </w:t>
      </w:r>
    </w:p>
    <w:p w14:paraId="3413B969" w14:textId="77777777" w:rsidR="00C2376C" w:rsidRPr="005665C6" w:rsidRDefault="00C2376C" w:rsidP="00C2376C">
      <w:pPr>
        <w:pStyle w:val="NoSpacing"/>
        <w:numPr>
          <w:ilvl w:val="1"/>
          <w:numId w:val="1"/>
        </w:numPr>
        <w:jc w:val="both"/>
      </w:pPr>
      <w:r>
        <w:rPr>
          <w:rFonts w:cs="Times New Roman"/>
        </w:rPr>
        <w:t>T</w:t>
      </w:r>
      <w:r w:rsidRPr="00B34A5B">
        <w:rPr>
          <w:rFonts w:cs="Times New Roman"/>
        </w:rPr>
        <w:t>he county judge of each county that is wholly or partially included in the requested area</w:t>
      </w:r>
      <w:r>
        <w:rPr>
          <w:rFonts w:cs="Times New Roman"/>
        </w:rPr>
        <w:t>:</w:t>
      </w:r>
    </w:p>
    <w:p w14:paraId="73752113" w14:textId="77777777" w:rsidR="00F1578B" w:rsidRDefault="00F1578B" w:rsidP="00F1578B">
      <w:pPr>
        <w:pStyle w:val="NoSpacing"/>
        <w:numPr>
          <w:ilvl w:val="0"/>
          <w:numId w:val="2"/>
        </w:numPr>
        <w:jc w:val="both"/>
        <w:rPr>
          <w:i/>
          <w:iCs/>
        </w:rPr>
      </w:pPr>
      <w:bookmarkStart w:id="16" w:name="_Hlk50023481"/>
      <w:r>
        <w:rPr>
          <w:i/>
          <w:iCs/>
        </w:rPr>
        <w:t>Limestone County Judge</w:t>
      </w:r>
    </w:p>
    <w:p w14:paraId="6F82BA14" w14:textId="77777777" w:rsidR="00F1578B" w:rsidRPr="00526025" w:rsidRDefault="00F1578B" w:rsidP="00F1578B">
      <w:pPr>
        <w:pStyle w:val="NoSpacing"/>
        <w:numPr>
          <w:ilvl w:val="0"/>
          <w:numId w:val="2"/>
        </w:numPr>
        <w:jc w:val="both"/>
        <w:rPr>
          <w:i/>
          <w:iCs/>
        </w:rPr>
      </w:pPr>
      <w:r>
        <w:rPr>
          <w:i/>
          <w:iCs/>
        </w:rPr>
        <w:t>Robertson County Judge</w:t>
      </w:r>
    </w:p>
    <w:bookmarkEnd w:id="16"/>
    <w:p w14:paraId="33DD69AC" w14:textId="77777777" w:rsidR="00C2376C" w:rsidRPr="00A566CE" w:rsidRDefault="00C2376C" w:rsidP="00C2376C">
      <w:pPr>
        <w:pStyle w:val="NoSpacing"/>
        <w:ind w:left="2160"/>
        <w:jc w:val="both"/>
        <w:rPr>
          <w:i/>
          <w:iCs/>
        </w:rPr>
      </w:pPr>
    </w:p>
    <w:p w14:paraId="502BABEC" w14:textId="77777777" w:rsidR="00C2376C" w:rsidRPr="005665C6" w:rsidRDefault="00C2376C" w:rsidP="00C2376C">
      <w:pPr>
        <w:pStyle w:val="NoSpacing"/>
        <w:numPr>
          <w:ilvl w:val="1"/>
          <w:numId w:val="1"/>
        </w:numPr>
        <w:jc w:val="both"/>
      </w:pPr>
      <w:r>
        <w:rPr>
          <w:rFonts w:cs="Times New Roman"/>
        </w:rPr>
        <w:t>E</w:t>
      </w:r>
      <w:r w:rsidRPr="00B34A5B">
        <w:rPr>
          <w:rFonts w:cs="Times New Roman"/>
        </w:rPr>
        <w:t>ach groundwater conservation district that is wholly or partially included in the requested area</w:t>
      </w:r>
      <w:r>
        <w:rPr>
          <w:rFonts w:cs="Times New Roman"/>
        </w:rPr>
        <w:t>:</w:t>
      </w:r>
    </w:p>
    <w:p w14:paraId="698F891B" w14:textId="2E00A5E3" w:rsidR="00C2376C" w:rsidRPr="00F1578B" w:rsidRDefault="00F1578B" w:rsidP="00F1578B">
      <w:pPr>
        <w:pStyle w:val="NoSpacing"/>
        <w:numPr>
          <w:ilvl w:val="0"/>
          <w:numId w:val="2"/>
        </w:numPr>
        <w:jc w:val="both"/>
        <w:rPr>
          <w:i/>
          <w:iCs/>
        </w:rPr>
      </w:pPr>
      <w:r>
        <w:rPr>
          <w:i/>
          <w:iCs/>
        </w:rPr>
        <w:t>Brazos Valley Groundwater Conservation District (GCD)</w:t>
      </w:r>
    </w:p>
    <w:p w14:paraId="0CC9FD91" w14:textId="77777777" w:rsidR="00C2376C" w:rsidRPr="00B22621" w:rsidRDefault="00C2376C" w:rsidP="00C2376C">
      <w:pPr>
        <w:pStyle w:val="NoSpacing"/>
        <w:ind w:left="1440"/>
        <w:jc w:val="both"/>
        <w:rPr>
          <w:rFonts w:eastAsia="Calibri"/>
        </w:rPr>
      </w:pPr>
    </w:p>
    <w:p w14:paraId="3C1148FE" w14:textId="77777777" w:rsidR="00C2376C" w:rsidRPr="00BF4640" w:rsidRDefault="00C2376C" w:rsidP="00C2376C">
      <w:pPr>
        <w:pStyle w:val="NoSpacing"/>
        <w:numPr>
          <w:ilvl w:val="1"/>
          <w:numId w:val="1"/>
        </w:numPr>
        <w:jc w:val="both"/>
        <w:rPr>
          <w:rFonts w:eastAsia="Calibri"/>
        </w:rPr>
      </w:pPr>
      <w:r>
        <w:rPr>
          <w:rFonts w:cs="Times New Roman"/>
        </w:rPr>
        <w:t>Any affected customers, and other affected parties in the requested area.</w:t>
      </w:r>
    </w:p>
    <w:p w14:paraId="7E29FD47" w14:textId="77777777" w:rsidR="00C2376C" w:rsidRDefault="00C2376C" w:rsidP="00C2376C">
      <w:pPr>
        <w:pStyle w:val="ListParagraph"/>
        <w:autoSpaceDE w:val="0"/>
        <w:autoSpaceDN w:val="0"/>
        <w:adjustRightInd w:val="0"/>
        <w:spacing w:after="0"/>
        <w:jc w:val="both"/>
        <w:rPr>
          <w:rFonts w:eastAsia="Calibri"/>
        </w:rPr>
      </w:pPr>
    </w:p>
    <w:p w14:paraId="2BE69829" w14:textId="77777777" w:rsidR="00C2376C" w:rsidRDefault="00C2376C" w:rsidP="00136126">
      <w:pPr>
        <w:autoSpaceDE w:val="0"/>
        <w:autoSpaceDN w:val="0"/>
        <w:adjustRightInd w:val="0"/>
        <w:ind w:left="450"/>
        <w:rPr>
          <w:rStyle w:val="Hyperlink"/>
          <w:rFonts w:eastAsia="Calibri"/>
          <w:szCs w:val="24"/>
        </w:rPr>
      </w:pPr>
      <w:r>
        <w:rPr>
          <w:rFonts w:eastAsia="Calibri"/>
        </w:rPr>
        <w:t xml:space="preserve">Addresses </w:t>
      </w:r>
      <w:r w:rsidRPr="000D6937">
        <w:rPr>
          <w:rFonts w:eastAsia="Calibri"/>
        </w:rPr>
        <w:t xml:space="preserve">can be obtained </w:t>
      </w:r>
      <w:r>
        <w:rPr>
          <w:rFonts w:eastAsia="Calibri"/>
        </w:rPr>
        <w:t xml:space="preserve">from the Water Utility Database at </w:t>
      </w:r>
      <w:hyperlink r:id="rId8" w:history="1">
        <w:r w:rsidRPr="00792918">
          <w:rPr>
            <w:rStyle w:val="Hyperlink"/>
            <w:rFonts w:eastAsia="Calibri"/>
          </w:rPr>
          <w:t>http://www.puc.texas.gov/watersearch</w:t>
        </w:r>
      </w:hyperlink>
      <w:r>
        <w:rPr>
          <w:rFonts w:eastAsia="Calibri"/>
        </w:rPr>
        <w:t>. District i</w:t>
      </w:r>
      <w:r w:rsidRPr="00BF4640">
        <w:rPr>
          <w:rFonts w:eastAsia="Calibri"/>
        </w:rPr>
        <w:t xml:space="preserve">nformation </w:t>
      </w:r>
      <w:r>
        <w:rPr>
          <w:rFonts w:eastAsia="Calibri"/>
        </w:rPr>
        <w:t>and</w:t>
      </w:r>
      <w:r w:rsidRPr="00BF4640">
        <w:rPr>
          <w:rFonts w:eastAsia="Calibri"/>
        </w:rPr>
        <w:t xml:space="preserve"> addresses </w:t>
      </w:r>
      <w:r>
        <w:rPr>
          <w:rFonts w:eastAsia="Calibri"/>
        </w:rPr>
        <w:t xml:space="preserve">can be obtained </w:t>
      </w:r>
      <w:r w:rsidRPr="00BF4640">
        <w:rPr>
          <w:rFonts w:eastAsia="Calibri"/>
        </w:rPr>
        <w:t xml:space="preserve">from the </w:t>
      </w:r>
      <w:r w:rsidRPr="00F54C50">
        <w:rPr>
          <w:szCs w:val="24"/>
        </w:rPr>
        <w:t>Texas Commission on Environmental Quality’s (TCEQ)</w:t>
      </w:r>
      <w:r w:rsidRPr="00BF4640">
        <w:rPr>
          <w:rFonts w:eastAsia="Calibri"/>
        </w:rPr>
        <w:t xml:space="preserve"> web site located at </w:t>
      </w:r>
      <w:hyperlink r:id="rId9" w:history="1">
        <w:r w:rsidR="00136126">
          <w:rPr>
            <w:rStyle w:val="Hyperlink"/>
            <w:rFonts w:eastAsia="Calibri"/>
            <w:szCs w:val="24"/>
          </w:rPr>
          <w:t>https://www14.tceq.texas.gov/iwud/index.cfm</w:t>
        </w:r>
      </w:hyperlink>
      <w:r w:rsidR="00136126" w:rsidRPr="007B21B7">
        <w:rPr>
          <w:rStyle w:val="Hyperlink"/>
          <w:rFonts w:eastAsia="Calibri"/>
          <w:szCs w:val="24"/>
        </w:rPr>
        <w:t>.</w:t>
      </w:r>
    </w:p>
    <w:p w14:paraId="656CE2CA" w14:textId="77777777" w:rsidR="00C2376C" w:rsidRPr="00E11BAD" w:rsidRDefault="00C2376C" w:rsidP="00C2376C">
      <w:pPr>
        <w:autoSpaceDE w:val="0"/>
        <w:autoSpaceDN w:val="0"/>
        <w:adjustRightInd w:val="0"/>
        <w:rPr>
          <w:bCs/>
          <w:szCs w:val="24"/>
        </w:rPr>
      </w:pPr>
      <w:bookmarkStart w:id="17" w:name="_Hlk98146236"/>
    </w:p>
    <w:p w14:paraId="1D455DDD" w14:textId="77777777" w:rsidR="00C2376C" w:rsidRDefault="00C2376C" w:rsidP="00C2376C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cs="Times New Roman"/>
          <w:bCs/>
        </w:rPr>
      </w:pPr>
      <w:r>
        <w:rPr>
          <w:rFonts w:cs="Times New Roman"/>
          <w:bCs/>
        </w:rPr>
        <w:t>Provide notice using the attached notice form(s).</w:t>
      </w:r>
    </w:p>
    <w:p w14:paraId="092EB224" w14:textId="77777777" w:rsidR="00C2376C" w:rsidRPr="008E0E6B" w:rsidRDefault="00C2376C" w:rsidP="00C2376C">
      <w:pPr>
        <w:pStyle w:val="ListParagraph"/>
        <w:autoSpaceDE w:val="0"/>
        <w:autoSpaceDN w:val="0"/>
        <w:adjustRightInd w:val="0"/>
        <w:spacing w:after="0"/>
        <w:jc w:val="both"/>
        <w:rPr>
          <w:rFonts w:cs="Times New Roman"/>
          <w:bCs/>
        </w:rPr>
      </w:pPr>
    </w:p>
    <w:p w14:paraId="5F74D429" w14:textId="69E8BA06" w:rsidR="00225FD3" w:rsidRPr="00225FD3" w:rsidRDefault="00C2376C" w:rsidP="00225FD3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cs="Times New Roman"/>
          <w:bCs/>
        </w:rPr>
      </w:pPr>
      <w:r w:rsidRPr="00637077">
        <w:t xml:space="preserve">Provide a copy of the </w:t>
      </w:r>
      <w:r w:rsidRPr="00E01C64">
        <w:t>map(s) deemed sufficient during administrative review</w:t>
      </w:r>
      <w:r>
        <w:t xml:space="preserve"> delineating the requested area with each individual notice to</w:t>
      </w:r>
      <w:r w:rsidRPr="00EA11D7">
        <w:t xml:space="preserve"> neighboring utilities, other affected parties</w:t>
      </w:r>
      <w:r>
        <w:t>, and customers</w:t>
      </w:r>
      <w:r w:rsidRPr="00EA11D7">
        <w:t xml:space="preserve">. </w:t>
      </w:r>
    </w:p>
    <w:p w14:paraId="1FFC14DE" w14:textId="77777777" w:rsidR="00225FD3" w:rsidRPr="00F1578B" w:rsidRDefault="00225FD3" w:rsidP="00225FD3">
      <w:pPr>
        <w:pStyle w:val="ListParagraph"/>
        <w:rPr>
          <w:rFonts w:eastAsia="Calibri"/>
        </w:rPr>
      </w:pPr>
    </w:p>
    <w:p w14:paraId="24B958AD" w14:textId="7C7F7AFE" w:rsidR="00C2376C" w:rsidRPr="00F1578B" w:rsidRDefault="00C2376C" w:rsidP="00225FD3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cs="Times New Roman"/>
          <w:bCs/>
        </w:rPr>
      </w:pPr>
      <w:r w:rsidRPr="00F1578B">
        <w:rPr>
          <w:rFonts w:eastAsia="Calibri"/>
        </w:rPr>
        <w:t xml:space="preserve">File in the docket copy of notice and the map(s) deemed sufficient during administrative review along with the signed affidavit specifying every person and entity to whom notice was provided, </w:t>
      </w:r>
      <w:bookmarkStart w:id="18" w:name="_Hlk98145088"/>
      <w:r w:rsidR="00F1578B" w:rsidRPr="00F1578B">
        <w:rPr>
          <w:rStyle w:val="Style1"/>
          <w:color w:val="auto"/>
        </w:rPr>
        <w:t>and the date that the notice was provided.</w:t>
      </w:r>
      <w:bookmarkEnd w:id="18"/>
    </w:p>
    <w:bookmarkEnd w:id="17"/>
    <w:p w14:paraId="3BB7C5A1" w14:textId="77777777" w:rsidR="00C2376C" w:rsidRPr="00F1578B" w:rsidRDefault="00C2376C" w:rsidP="00C2376C">
      <w:pPr>
        <w:pStyle w:val="NoSpacing"/>
        <w:jc w:val="both"/>
        <w:rPr>
          <w:rFonts w:cs="Times New Roman"/>
        </w:rPr>
      </w:pPr>
    </w:p>
    <w:p w14:paraId="14258C28" w14:textId="3E6A6A60" w:rsidR="00C2376C" w:rsidRPr="00F1578B" w:rsidRDefault="00C2376C" w:rsidP="00C2376C">
      <w:pPr>
        <w:pStyle w:val="NoSpacing"/>
        <w:jc w:val="both"/>
        <w:rPr>
          <w:rFonts w:cs="Times New Roman"/>
          <w:bCs/>
        </w:rPr>
      </w:pPr>
      <w:r w:rsidRPr="00F1578B">
        <w:rPr>
          <w:rFonts w:cs="Times New Roman"/>
        </w:rPr>
        <w:t xml:space="preserve">Staff may determine that additional information is needed to make a final recommendation in this docket.  If additional information is needed, Staff may send requests for information (RFI) to </w:t>
      </w:r>
      <w:r w:rsidR="004500CE" w:rsidRPr="00F1578B">
        <w:t>CSWR-Texas</w:t>
      </w:r>
      <w:r w:rsidRPr="00F1578B">
        <w:t xml:space="preserve"> and </w:t>
      </w:r>
      <w:r w:rsidR="00727D17" w:rsidRPr="00F1578B">
        <w:t>Lake Limestone.</w:t>
      </w:r>
      <w:r w:rsidRPr="00F1578B">
        <w:rPr>
          <w:rFonts w:cs="Times New Roman"/>
        </w:rPr>
        <w:t xml:space="preserve"> </w:t>
      </w:r>
      <w:r w:rsidR="003A7EB4" w:rsidRPr="00F1578B">
        <w:rPr>
          <w:rFonts w:cs="Times New Roman"/>
        </w:rPr>
        <w:t xml:space="preserve"> </w:t>
      </w:r>
      <w:r w:rsidR="004500CE" w:rsidRPr="00F1578B">
        <w:t>CSWR-Texas</w:t>
      </w:r>
      <w:r w:rsidRPr="00F1578B">
        <w:t xml:space="preserve"> and </w:t>
      </w:r>
      <w:r w:rsidR="00727D17" w:rsidRPr="00F1578B">
        <w:t>Lake Limestone</w:t>
      </w:r>
      <w:r w:rsidRPr="00F1578B">
        <w:t xml:space="preserve"> </w:t>
      </w:r>
      <w:r w:rsidRPr="00F1578B">
        <w:rPr>
          <w:rFonts w:cs="Times New Roman"/>
        </w:rPr>
        <w:t>will have 20 days from the receipt of the RFI to respond.</w:t>
      </w:r>
    </w:p>
    <w:p w14:paraId="7F7E85C3" w14:textId="77777777" w:rsidR="00C2376C" w:rsidRDefault="00C2376C" w:rsidP="00C2376C">
      <w:pPr>
        <w:tabs>
          <w:tab w:val="left" w:pos="1170"/>
        </w:tabs>
        <w:spacing w:after="120"/>
      </w:pPr>
    </w:p>
    <w:p w14:paraId="33DE82A0" w14:textId="77777777" w:rsidR="00DA36E8" w:rsidRDefault="00DA36E8" w:rsidP="00C2376C"/>
    <w:sectPr w:rsidR="00DA36E8" w:rsidSect="008262FF">
      <w:headerReference w:type="default" r:id="rId10"/>
      <w:type w:val="continuous"/>
      <w:pgSz w:w="12240" w:h="15840"/>
      <w:pgMar w:top="720" w:right="180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79D92F" w14:textId="77777777" w:rsidR="00757558" w:rsidRDefault="00757558">
      <w:r>
        <w:separator/>
      </w:r>
    </w:p>
  </w:endnote>
  <w:endnote w:type="continuationSeparator" w:id="0">
    <w:p w14:paraId="4FE40B18" w14:textId="77777777" w:rsidR="00757558" w:rsidRDefault="007575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8BC2CB" w14:textId="77777777" w:rsidR="00757558" w:rsidRDefault="00757558">
      <w:r>
        <w:separator/>
      </w:r>
    </w:p>
  </w:footnote>
  <w:footnote w:type="continuationSeparator" w:id="0">
    <w:p w14:paraId="5AF32107" w14:textId="77777777" w:rsidR="00757558" w:rsidRDefault="007575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C89A63" w14:textId="77777777" w:rsidR="00DA36E8" w:rsidRDefault="00DA36E8">
    <w:pPr>
      <w:pStyle w:val="Header"/>
      <w:jc w:val="center"/>
      <w:rPr>
        <w:b/>
        <w:i/>
        <w:sz w:val="38"/>
      </w:rPr>
    </w:pPr>
    <w:r>
      <w:rPr>
        <w:b/>
        <w:i/>
        <w:sz w:val="38"/>
      </w:rPr>
      <w:t>Public Utility Commission of Texas</w:t>
    </w:r>
  </w:p>
  <w:p w14:paraId="03D79BD0" w14:textId="77777777" w:rsidR="00DA36E8" w:rsidRDefault="00DA36E8">
    <w:pPr>
      <w:pStyle w:val="Header"/>
      <w:tabs>
        <w:tab w:val="clear" w:pos="4320"/>
        <w:tab w:val="left" w:pos="1800"/>
        <w:tab w:val="left" w:pos="6840"/>
      </w:tabs>
      <w:spacing w:before="120" w:after="120"/>
      <w:rPr>
        <w:b/>
        <w:sz w:val="12"/>
      </w:rPr>
    </w:pPr>
    <w:r>
      <w:rPr>
        <w:b/>
        <w:sz w:val="12"/>
      </w:rPr>
      <w:tab/>
    </w:r>
    <w:r>
      <w:rPr>
        <w:b/>
        <w:sz w:val="12"/>
        <w:u w:val="single"/>
      </w:rPr>
      <w:tab/>
    </w:r>
  </w:p>
  <w:p w14:paraId="018137DC" w14:textId="77777777" w:rsidR="00DA36E8" w:rsidRDefault="00DA36E8">
    <w:pPr>
      <w:pStyle w:val="Header"/>
      <w:tabs>
        <w:tab w:val="left" w:pos="1980"/>
        <w:tab w:val="left" w:pos="6750"/>
      </w:tabs>
      <w:jc w:val="center"/>
      <w:rPr>
        <w:b/>
        <w:sz w:val="38"/>
      </w:rPr>
    </w:pPr>
    <w:r>
      <w:rPr>
        <w:b/>
        <w:sz w:val="38"/>
      </w:rPr>
      <w:t>Memorandum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BD4467" w14:textId="77777777" w:rsidR="00DA36E8" w:rsidRDefault="00DA36E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9A4B5F"/>
    <w:multiLevelType w:val="hybridMultilevel"/>
    <w:tmpl w:val="92D8F4E4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" w15:restartNumberingAfterBreak="0">
    <w:nsid w:val="154529B2"/>
    <w:multiLevelType w:val="hybridMultilevel"/>
    <w:tmpl w:val="62245F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3DD27C7"/>
    <w:multiLevelType w:val="hybridMultilevel"/>
    <w:tmpl w:val="9104A806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" w15:restartNumberingAfterBreak="0">
    <w:nsid w:val="7D6D05CB"/>
    <w:multiLevelType w:val="hybridMultilevel"/>
    <w:tmpl w:val="8D4AE0E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trackRevisions/>
  <w:defaultTabStop w:val="720"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7558"/>
    <w:rsid w:val="0001100F"/>
    <w:rsid w:val="000E0F33"/>
    <w:rsid w:val="00116570"/>
    <w:rsid w:val="00136126"/>
    <w:rsid w:val="0014070F"/>
    <w:rsid w:val="00172779"/>
    <w:rsid w:val="001A0D5A"/>
    <w:rsid w:val="001A56DF"/>
    <w:rsid w:val="001F45BB"/>
    <w:rsid w:val="00225FD3"/>
    <w:rsid w:val="0028111B"/>
    <w:rsid w:val="002D10BB"/>
    <w:rsid w:val="002D54CE"/>
    <w:rsid w:val="002E4FFA"/>
    <w:rsid w:val="002F6651"/>
    <w:rsid w:val="00310E40"/>
    <w:rsid w:val="00315848"/>
    <w:rsid w:val="00323D06"/>
    <w:rsid w:val="00342242"/>
    <w:rsid w:val="003A7EB4"/>
    <w:rsid w:val="003E0B1C"/>
    <w:rsid w:val="003E1CD0"/>
    <w:rsid w:val="004249AC"/>
    <w:rsid w:val="004500CE"/>
    <w:rsid w:val="004A30C9"/>
    <w:rsid w:val="004B607C"/>
    <w:rsid w:val="004E21C0"/>
    <w:rsid w:val="0050193B"/>
    <w:rsid w:val="005172EE"/>
    <w:rsid w:val="0052550E"/>
    <w:rsid w:val="00525DD2"/>
    <w:rsid w:val="00530795"/>
    <w:rsid w:val="00542A42"/>
    <w:rsid w:val="005962C2"/>
    <w:rsid w:val="005B3CCA"/>
    <w:rsid w:val="005D4305"/>
    <w:rsid w:val="00634906"/>
    <w:rsid w:val="0064757D"/>
    <w:rsid w:val="006539F2"/>
    <w:rsid w:val="00697F64"/>
    <w:rsid w:val="006B403D"/>
    <w:rsid w:val="006B6B83"/>
    <w:rsid w:val="00727D17"/>
    <w:rsid w:val="00757558"/>
    <w:rsid w:val="007A17DC"/>
    <w:rsid w:val="007B296A"/>
    <w:rsid w:val="007D4F2D"/>
    <w:rsid w:val="007E4EE0"/>
    <w:rsid w:val="007F1291"/>
    <w:rsid w:val="00800B84"/>
    <w:rsid w:val="008262FF"/>
    <w:rsid w:val="00866FC7"/>
    <w:rsid w:val="008940E9"/>
    <w:rsid w:val="008C469B"/>
    <w:rsid w:val="008D19FC"/>
    <w:rsid w:val="008E297C"/>
    <w:rsid w:val="00904083"/>
    <w:rsid w:val="0091083F"/>
    <w:rsid w:val="0091415B"/>
    <w:rsid w:val="00915750"/>
    <w:rsid w:val="009327AF"/>
    <w:rsid w:val="00950C22"/>
    <w:rsid w:val="00957681"/>
    <w:rsid w:val="00A17355"/>
    <w:rsid w:val="00A2062C"/>
    <w:rsid w:val="00A7556C"/>
    <w:rsid w:val="00A7691E"/>
    <w:rsid w:val="00AD09CD"/>
    <w:rsid w:val="00AD6BB1"/>
    <w:rsid w:val="00AD70A6"/>
    <w:rsid w:val="00AE4B86"/>
    <w:rsid w:val="00B24BC1"/>
    <w:rsid w:val="00B56DD2"/>
    <w:rsid w:val="00BE459F"/>
    <w:rsid w:val="00C06E5C"/>
    <w:rsid w:val="00C2376C"/>
    <w:rsid w:val="00C366FF"/>
    <w:rsid w:val="00C50E04"/>
    <w:rsid w:val="00C5446C"/>
    <w:rsid w:val="00C77AF0"/>
    <w:rsid w:val="00C90F1A"/>
    <w:rsid w:val="00CC744D"/>
    <w:rsid w:val="00D24180"/>
    <w:rsid w:val="00D474D7"/>
    <w:rsid w:val="00D711A7"/>
    <w:rsid w:val="00D82F5C"/>
    <w:rsid w:val="00DA36E8"/>
    <w:rsid w:val="00DB3DF9"/>
    <w:rsid w:val="00DF2550"/>
    <w:rsid w:val="00DF2CAB"/>
    <w:rsid w:val="00E03F9C"/>
    <w:rsid w:val="00E06950"/>
    <w:rsid w:val="00E65C2A"/>
    <w:rsid w:val="00EA5690"/>
    <w:rsid w:val="00EB60E4"/>
    <w:rsid w:val="00EC1B31"/>
    <w:rsid w:val="00ED0966"/>
    <w:rsid w:val="00EF525C"/>
    <w:rsid w:val="00F04202"/>
    <w:rsid w:val="00F074B9"/>
    <w:rsid w:val="00F1578B"/>
    <w:rsid w:val="00F171B3"/>
    <w:rsid w:val="00F756CD"/>
    <w:rsid w:val="00FB325F"/>
    <w:rsid w:val="00FF63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E44EAA2"/>
  <w15:chartTrackingRefBased/>
  <w15:docId w15:val="{5B129C99-6A62-43E9-A563-22674E93ED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6570"/>
    <w:pPr>
      <w:jc w:val="both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1083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1083F"/>
    <w:rPr>
      <w:rFonts w:ascii="Segoe UI" w:hAnsi="Segoe UI" w:cs="Segoe UI"/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rsid w:val="00C90F1A"/>
    <w:pPr>
      <w:tabs>
        <w:tab w:val="left" w:pos="720"/>
      </w:tabs>
      <w:spacing w:before="-1" w:after="-1"/>
      <w:jc w:val="left"/>
    </w:pPr>
    <w:rPr>
      <w:rFonts w:ascii="Comic Sans MS" w:eastAsiaTheme="minorHAnsi" w:hAnsi="Comic Sans MS" w:cstheme="minorBidi"/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90F1A"/>
    <w:rPr>
      <w:rFonts w:ascii="Comic Sans MS" w:eastAsiaTheme="minorHAnsi" w:hAnsi="Comic Sans MS" w:cstheme="minorBidi"/>
    </w:rPr>
  </w:style>
  <w:style w:type="character" w:styleId="CommentReference">
    <w:name w:val="annotation reference"/>
    <w:basedOn w:val="DefaultParagraphFont"/>
    <w:uiPriority w:val="99"/>
    <w:rsid w:val="00C90F1A"/>
    <w:rPr>
      <w:sz w:val="16"/>
      <w:szCs w:val="16"/>
    </w:rPr>
  </w:style>
  <w:style w:type="paragraph" w:styleId="ListParagraph">
    <w:name w:val="List Paragraph"/>
    <w:basedOn w:val="BodyText"/>
    <w:uiPriority w:val="34"/>
    <w:unhideWhenUsed/>
    <w:qFormat/>
    <w:rsid w:val="00C90F1A"/>
    <w:pPr>
      <w:ind w:hanging="720"/>
      <w:contextualSpacing/>
    </w:pPr>
  </w:style>
  <w:style w:type="paragraph" w:styleId="BodyText">
    <w:name w:val="Body Text"/>
    <w:link w:val="BodyTextChar"/>
    <w:qFormat/>
    <w:rsid w:val="00C90F1A"/>
    <w:pPr>
      <w:spacing w:after="120"/>
    </w:pPr>
    <w:rPr>
      <w:rFonts w:eastAsiaTheme="minorHAnsi" w:cstheme="minorBidi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C90F1A"/>
    <w:rPr>
      <w:rFonts w:eastAsiaTheme="minorHAnsi" w:cstheme="minorBidi"/>
      <w:sz w:val="24"/>
      <w:szCs w:val="24"/>
    </w:rPr>
  </w:style>
  <w:style w:type="paragraph" w:styleId="NoSpacing">
    <w:name w:val="No Spacing"/>
    <w:uiPriority w:val="1"/>
    <w:qFormat/>
    <w:rsid w:val="00C90F1A"/>
    <w:rPr>
      <w:rFonts w:cs="Baskerville Old Face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06950"/>
    <w:pPr>
      <w:tabs>
        <w:tab w:val="clear" w:pos="720"/>
      </w:tabs>
      <w:spacing w:before="0" w:after="0"/>
      <w:jc w:val="both"/>
    </w:pPr>
    <w:rPr>
      <w:rFonts w:ascii="Times New Roman" w:eastAsia="Times New Roman" w:hAnsi="Times New Roman" w:cs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06950"/>
    <w:rPr>
      <w:rFonts w:ascii="Comic Sans MS" w:eastAsiaTheme="minorHAnsi" w:hAnsi="Comic Sans MS" w:cstheme="minorBidi"/>
      <w:b/>
      <w:bCs/>
    </w:rPr>
  </w:style>
  <w:style w:type="paragraph" w:styleId="Revision">
    <w:name w:val="Revision"/>
    <w:hidden/>
    <w:uiPriority w:val="99"/>
    <w:semiHidden/>
    <w:rsid w:val="00C366FF"/>
    <w:rPr>
      <w:sz w:val="24"/>
    </w:rPr>
  </w:style>
  <w:style w:type="character" w:styleId="Strong">
    <w:name w:val="Strong"/>
    <w:qFormat/>
    <w:rsid w:val="00904083"/>
    <w:rPr>
      <w:b/>
      <w:bCs/>
    </w:rPr>
  </w:style>
  <w:style w:type="character" w:styleId="Hyperlink">
    <w:name w:val="Hyperlink"/>
    <w:basedOn w:val="DefaultParagraphFont"/>
    <w:uiPriority w:val="99"/>
    <w:unhideWhenUsed/>
    <w:rsid w:val="00C2376C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136126"/>
    <w:rPr>
      <w:color w:val="954F72" w:themeColor="followedHyperlink"/>
      <w:u w:val="single"/>
    </w:rPr>
  </w:style>
  <w:style w:type="character" w:styleId="PlaceholderText">
    <w:name w:val="Placeholder Text"/>
    <w:basedOn w:val="DefaultParagraphFont"/>
    <w:uiPriority w:val="99"/>
    <w:semiHidden/>
    <w:rsid w:val="00C77AF0"/>
    <w:rPr>
      <w:color w:val="808080"/>
    </w:rPr>
  </w:style>
  <w:style w:type="character" w:customStyle="1" w:styleId="Style1">
    <w:name w:val="Style1"/>
    <w:basedOn w:val="DefaultParagraphFont"/>
    <w:uiPriority w:val="1"/>
    <w:rsid w:val="00C77AF0"/>
    <w:rPr>
      <w:rFonts w:ascii="Times New Roman" w:hAnsi="Times New Roman"/>
      <w:color w:val="FF0000"/>
      <w:sz w:val="24"/>
    </w:rPr>
  </w:style>
  <w:style w:type="character" w:customStyle="1" w:styleId="Style3">
    <w:name w:val="Style3"/>
    <w:basedOn w:val="DefaultParagraphFont"/>
    <w:uiPriority w:val="1"/>
    <w:rsid w:val="00BE459F"/>
    <w:rPr>
      <w:rFonts w:ascii="Times New Roman" w:hAnsi="Times New Roman"/>
      <w:i/>
      <w:color w:val="auto"/>
      <w:sz w:val="24"/>
    </w:rPr>
  </w:style>
  <w:style w:type="character" w:customStyle="1" w:styleId="Style4">
    <w:name w:val="Style4"/>
    <w:basedOn w:val="DefaultParagraphFont"/>
    <w:uiPriority w:val="1"/>
    <w:rsid w:val="008D19FC"/>
    <w:rPr>
      <w:rFonts w:ascii="Times New Roman" w:hAnsi="Times New Roman"/>
      <w:color w:val="auto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2992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uc.texas.gov/watersearch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glossaryDocument" Target="glossary/document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yperlink" Target="https://www14.tceq.texas.gov/iwud/index.cf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Q:\Water\CCN%20STM%20TOOLS\Archive%20Checklists,%20Memos,%20Notices,%20etc\Current%20Approved%20Templates\STM-%20CSWR%20Sufficiency%20Memo%20Draft%20-%20Infrastructure%20Division%20(updated%203-14-2022)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11F9E6D11D064F0BAEFB0966BF0EC86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87CC220-E72A-4BF2-A174-37F66D54E2B1}"/>
      </w:docPartPr>
      <w:docPartBody>
        <w:p w:rsidR="00771A82" w:rsidRDefault="00A535C2" w:rsidP="00A535C2">
          <w:pPr>
            <w:pStyle w:val="11F9E6D11D064F0BAEFB0966BF0EC86B"/>
          </w:pPr>
          <w:r w:rsidRPr="00EB3138">
            <w:rPr>
              <w:rStyle w:val="PlaceholderText"/>
              <w:rFonts w:eastAsiaTheme="minorHAnsi"/>
            </w:rPr>
            <w:t>Select ID Mapper</w:t>
          </w:r>
        </w:p>
      </w:docPartBody>
    </w:docPart>
    <w:docPart>
      <w:docPartPr>
        <w:name w:val="50554EC0959446059C1100E81D91E44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FED4727-28AC-4024-A221-644738578F50}"/>
      </w:docPartPr>
      <w:docPartBody>
        <w:p w:rsidR="00771A82" w:rsidRDefault="00A535C2" w:rsidP="00A535C2">
          <w:pPr>
            <w:pStyle w:val="50554EC0959446059C1100E81D91E44E"/>
          </w:pPr>
          <w:r w:rsidRPr="00272DD7">
            <w:rPr>
              <w:rStyle w:val="PlaceholderText"/>
            </w:rPr>
            <w:t>Choose an item.</w:t>
          </w:r>
        </w:p>
      </w:docPartBody>
    </w:docPart>
    <w:docPart>
      <w:docPartPr>
        <w:name w:val="CF39688E2D194EEF949344A9F36CD5E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EA15923-8FC1-4FA2-9944-CD0E5555256A}"/>
      </w:docPartPr>
      <w:docPartBody>
        <w:p w:rsidR="00771A82" w:rsidRDefault="00A535C2" w:rsidP="00A535C2">
          <w:pPr>
            <w:pStyle w:val="CF39688E2D194EEF949344A9F36CD5EE"/>
          </w:pPr>
          <w:r w:rsidRPr="00E94F48">
            <w:rPr>
              <w:rStyle w:val="PlaceholderText"/>
              <w:bCs/>
            </w:rPr>
            <w:t>Enter date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16C9"/>
    <w:rsid w:val="00592484"/>
    <w:rsid w:val="00771A82"/>
    <w:rsid w:val="007916C9"/>
    <w:rsid w:val="00A535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A535C2"/>
    <w:rPr>
      <w:color w:val="808080"/>
    </w:rPr>
  </w:style>
  <w:style w:type="paragraph" w:customStyle="1" w:styleId="11F9E6D11D064F0BAEFB0966BF0EC86B">
    <w:name w:val="11F9E6D11D064F0BAEFB0966BF0EC86B"/>
    <w:rsid w:val="00A535C2"/>
  </w:style>
  <w:style w:type="paragraph" w:customStyle="1" w:styleId="50554EC0959446059C1100E81D91E44E">
    <w:name w:val="50554EC0959446059C1100E81D91E44E"/>
    <w:rsid w:val="00A535C2"/>
  </w:style>
  <w:style w:type="paragraph" w:customStyle="1" w:styleId="CF39688E2D194EEF949344A9F36CD5EE">
    <w:name w:val="CF39688E2D194EEF949344A9F36CD5EE"/>
    <w:rsid w:val="00A535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STM- CSWR Sufficiency Memo Draft - Infrastructure Division (updated 3-14-2022).dotx</Template>
  <TotalTime>2</TotalTime>
  <Pages>2</Pages>
  <Words>551</Words>
  <Characters>3335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TO:</vt:lpstr>
    </vt:vector>
  </TitlesOfParts>
  <Company/>
  <LinksUpToDate>false</LinksUpToDate>
  <CharactersWithSpaces>3879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TO:</dc:title>
  <dc:subject/>
  <dc:creator>Garcia, Patricia</dc:creator>
  <cp:keywords/>
  <cp:lastModifiedBy>Patricia Garcia</cp:lastModifiedBy>
  <cp:revision>3</cp:revision>
  <cp:lastPrinted>2014-10-31T15:06:00Z</cp:lastPrinted>
  <dcterms:created xsi:type="dcterms:W3CDTF">2022-04-29T16:55:00Z</dcterms:created>
  <dcterms:modified xsi:type="dcterms:W3CDTF">2022-04-29T17:12:00Z</dcterms:modified>
</cp:coreProperties>
</file>